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5FEAA" w14:textId="77777777" w:rsidR="00F34C80" w:rsidRDefault="00F34C80" w:rsidP="00F34C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CLEBRE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DC78571" w14:textId="77777777" w:rsidR="00F34C80" w:rsidRDefault="00F34C80" w:rsidP="00F34C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7A57170A" w14:textId="77777777" w:rsidR="00F34C80" w:rsidRDefault="00F34C80" w:rsidP="00F34C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A1BD669" w14:textId="77777777" w:rsidR="00F34C80" w:rsidRDefault="00F34C80" w:rsidP="00F34C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FD7D0C" w14:textId="77777777" w:rsidR="00F34C80" w:rsidRDefault="00F34C80" w:rsidP="00F34C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FB2F56C" w14:textId="77777777" w:rsidR="00F34C80" w:rsidRDefault="00F34C80" w:rsidP="00F34C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1F7E15B1" w14:textId="77777777" w:rsidR="00F34C80" w:rsidRPr="00065994" w:rsidRDefault="00F34C80" w:rsidP="00F34C8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312D887" w14:textId="77777777" w:rsidR="00F34C80" w:rsidRDefault="00F34C80" w:rsidP="00F34C8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50999D8" w14:textId="77777777" w:rsidR="00F34C80" w:rsidRDefault="00F34C80" w:rsidP="00F34C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5FD567" w14:textId="77777777" w:rsidR="00F34C80" w:rsidRDefault="00F34C80" w:rsidP="00F34C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38A9368" w14:textId="77777777" w:rsidR="00F34C80" w:rsidRDefault="00F34C80" w:rsidP="00F34C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September 2023</w:t>
      </w:r>
    </w:p>
    <w:p w14:paraId="7B5B9C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28417" w14:textId="77777777" w:rsidR="00F34C80" w:rsidRDefault="00F34C80" w:rsidP="009139A6">
      <w:r>
        <w:separator/>
      </w:r>
    </w:p>
  </w:endnote>
  <w:endnote w:type="continuationSeparator" w:id="0">
    <w:p w14:paraId="0988F23D" w14:textId="77777777" w:rsidR="00F34C80" w:rsidRDefault="00F34C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31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A6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5A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13342" w14:textId="77777777" w:rsidR="00F34C80" w:rsidRDefault="00F34C80" w:rsidP="009139A6">
      <w:r>
        <w:separator/>
      </w:r>
    </w:p>
  </w:footnote>
  <w:footnote w:type="continuationSeparator" w:id="0">
    <w:p w14:paraId="7C4EB854" w14:textId="77777777" w:rsidR="00F34C80" w:rsidRDefault="00F34C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A36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096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12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8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4C8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CF141"/>
  <w15:chartTrackingRefBased/>
  <w15:docId w15:val="{682140E6-CFF2-4CFF-BA8E-A05413854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2023-11-14T19:52:00Z</dcterms:created>
  <dcterms:modified xsi:type="dcterms:W3CDTF">2023-11-14T19:53:00Z</dcterms:modified>
</cp:coreProperties>
</file>